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227A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227AC">
              <w:rPr>
                <w:b/>
                <w:sz w:val="26"/>
                <w:szCs w:val="26"/>
                <w:lang w:val="en-US"/>
              </w:rPr>
              <w:t>203C_120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227AC" w:rsidRDefault="00057EC2" w:rsidP="008D18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227AC">
              <w:rPr>
                <w:b/>
                <w:sz w:val="26"/>
                <w:szCs w:val="26"/>
                <w:lang w:val="en-US"/>
              </w:rPr>
              <w:t>2321203</w:t>
            </w:r>
            <w:bookmarkEnd w:id="0"/>
          </w:p>
        </w:tc>
      </w:tr>
    </w:tbl>
    <w:p w:rsidR="008D18F0" w:rsidRDefault="008D18F0" w:rsidP="008D18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8D18F0" w:rsidRDefault="008D18F0" w:rsidP="008D18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8D18F0" w:rsidRDefault="008D18F0" w:rsidP="008D18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8D18F0" w:rsidRPr="00CB6078" w:rsidRDefault="008D18F0" w:rsidP="008D18F0">
      <w:pPr>
        <w:spacing w:line="276" w:lineRule="auto"/>
        <w:ind w:right="-1"/>
        <w:jc w:val="right"/>
        <w:rPr>
          <w:sz w:val="26"/>
          <w:szCs w:val="26"/>
        </w:rPr>
      </w:pPr>
    </w:p>
    <w:p w:rsidR="008D18F0" w:rsidRPr="00CB6078" w:rsidRDefault="008D18F0" w:rsidP="008D18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8D18F0" w:rsidRPr="00CB6078" w:rsidRDefault="008D18F0" w:rsidP="008D18F0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10D25">
        <w:rPr>
          <w:b/>
          <w:sz w:val="26"/>
          <w:szCs w:val="26"/>
        </w:rPr>
        <w:t>(</w:t>
      </w:r>
      <w:r w:rsidR="00057EC2" w:rsidRPr="009667E4">
        <w:rPr>
          <w:b/>
          <w:sz w:val="26"/>
          <w:szCs w:val="26"/>
        </w:rPr>
        <w:t>Х</w:t>
      </w:r>
      <w:r w:rsidR="009667E4" w:rsidRPr="009667E4">
        <w:rPr>
          <w:b/>
          <w:sz w:val="26"/>
          <w:szCs w:val="26"/>
        </w:rPr>
        <w:t>омут</w:t>
      </w:r>
      <w:r w:rsidR="008154A8">
        <w:rPr>
          <w:b/>
          <w:sz w:val="26"/>
          <w:szCs w:val="26"/>
        </w:rPr>
        <w:t xml:space="preserve"> Х10 3.407.1-136.3-</w:t>
      </w:r>
      <w:r w:rsidR="00057EC2" w:rsidRPr="009667E4">
        <w:rPr>
          <w:b/>
          <w:sz w:val="26"/>
          <w:szCs w:val="26"/>
        </w:rPr>
        <w:t>37</w:t>
      </w:r>
      <w:r w:rsidR="00D10D25">
        <w:rPr>
          <w:b/>
          <w:sz w:val="26"/>
          <w:szCs w:val="26"/>
        </w:rPr>
        <w:t>)</w:t>
      </w:r>
      <w:r w:rsidR="00A9326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26B">
        <w:rPr>
          <w:b/>
          <w:sz w:val="26"/>
          <w:szCs w:val="26"/>
          <w:u w:val="single"/>
        </w:rPr>
        <w:t>203</w:t>
      </w:r>
      <w:r w:rsidR="00F115B9" w:rsidRPr="00A9326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9667E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1" w:name="Поле4"/>
      <w:r w:rsidR="009667E4" w:rsidRPr="009667E4">
        <w:rPr>
          <w:sz w:val="24"/>
          <w:szCs w:val="24"/>
        </w:rPr>
        <w:t>Типового проекта</w:t>
      </w:r>
      <w:r w:rsidR="008154A8">
        <w:rPr>
          <w:sz w:val="24"/>
          <w:szCs w:val="24"/>
        </w:rPr>
        <w:t xml:space="preserve"> 3.407.1-136.3-</w:t>
      </w:r>
      <w:r w:rsidR="00057EC2" w:rsidRPr="009667E4">
        <w:rPr>
          <w:sz w:val="24"/>
          <w:szCs w:val="24"/>
        </w:rPr>
        <w:t>37</w:t>
      </w:r>
      <w:r w:rsidR="0073431B" w:rsidRPr="009667E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26B" w:rsidRDefault="00A9326B" w:rsidP="00A932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D18F0" w:rsidRDefault="00A9326B" w:rsidP="008D18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BA4528">
        <w:rPr>
          <w:sz w:val="24"/>
          <w:szCs w:val="24"/>
        </w:rPr>
        <w:t xml:space="preserve"> новой, ранее не использованной.</w:t>
      </w:r>
    </w:p>
    <w:p w:rsidR="00A9326B" w:rsidRPr="006A2780" w:rsidRDefault="00A9326B" w:rsidP="006A2780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2780">
        <w:rPr>
          <w:sz w:val="24"/>
          <w:szCs w:val="24"/>
        </w:rPr>
        <w:t>2.</w:t>
      </w:r>
      <w:r w:rsidR="002B4D35">
        <w:rPr>
          <w:sz w:val="24"/>
          <w:szCs w:val="24"/>
        </w:rPr>
        <w:t>2</w:t>
      </w:r>
      <w:r w:rsidRPr="006A2780">
        <w:rPr>
          <w:sz w:val="24"/>
          <w:szCs w:val="24"/>
        </w:rPr>
        <w:t xml:space="preserve">. Траверсы должны соответствовать требованиям </w:t>
      </w:r>
      <w:r w:rsidR="008154A8" w:rsidRPr="006A2780">
        <w:rPr>
          <w:sz w:val="24"/>
          <w:szCs w:val="24"/>
        </w:rPr>
        <w:t>Типового проекта 3.407.1-136.3-</w:t>
      </w:r>
      <w:r w:rsidRPr="006A2780">
        <w:rPr>
          <w:sz w:val="24"/>
          <w:szCs w:val="24"/>
        </w:rPr>
        <w:t>37</w:t>
      </w:r>
      <w:r w:rsidR="006A2780" w:rsidRPr="006A2780">
        <w:rPr>
          <w:sz w:val="26"/>
          <w:szCs w:val="26"/>
        </w:rPr>
        <w:t>.</w:t>
      </w:r>
    </w:p>
    <w:p w:rsidR="00A9326B" w:rsidRPr="008D18F0" w:rsidRDefault="00A9326B" w:rsidP="00A932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18F0">
        <w:rPr>
          <w:sz w:val="24"/>
          <w:szCs w:val="24"/>
        </w:rPr>
        <w:t>2.</w:t>
      </w:r>
      <w:r w:rsidR="002B4D35">
        <w:rPr>
          <w:sz w:val="24"/>
          <w:szCs w:val="24"/>
        </w:rPr>
        <w:t>3</w:t>
      </w:r>
      <w:r w:rsidRPr="008D18F0">
        <w:rPr>
          <w:sz w:val="24"/>
          <w:szCs w:val="24"/>
        </w:rPr>
        <w:t>. Упаковка, транспортирование, условия и сроки хранения.</w:t>
      </w:r>
    </w:p>
    <w:p w:rsidR="00A9326B" w:rsidRPr="008D18F0" w:rsidRDefault="00A9326B" w:rsidP="00A9326B">
      <w:pPr>
        <w:spacing w:line="276" w:lineRule="auto"/>
        <w:ind w:firstLine="709"/>
        <w:rPr>
          <w:sz w:val="24"/>
          <w:szCs w:val="24"/>
        </w:rPr>
      </w:pPr>
      <w:r w:rsidRPr="008D18F0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6A2780">
        <w:rPr>
          <w:sz w:val="24"/>
          <w:szCs w:val="24"/>
        </w:rPr>
        <w:t xml:space="preserve">, ГОСТ 23216-78, ГОСТ 14192–96. </w:t>
      </w:r>
      <w:r w:rsidRPr="008D18F0"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26B" w:rsidRPr="008D18F0" w:rsidRDefault="00A9326B" w:rsidP="00A9326B">
      <w:pPr>
        <w:spacing w:line="276" w:lineRule="auto"/>
        <w:ind w:firstLine="709"/>
        <w:rPr>
          <w:sz w:val="24"/>
          <w:szCs w:val="24"/>
        </w:rPr>
      </w:pPr>
      <w:r w:rsidRPr="008D18F0"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26B" w:rsidRPr="008D18F0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18F0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26B" w:rsidRPr="008D18F0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18F0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2B4D35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26B" w:rsidRDefault="00A9326B" w:rsidP="008E26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2B4D35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26B" w:rsidRDefault="00A9326B" w:rsidP="00A9326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8E2638">
        <w:rPr>
          <w:szCs w:val="24"/>
        </w:rPr>
        <w:t xml:space="preserve">ПАО «МРСК Центра» </w:t>
      </w:r>
      <w:r>
        <w:rPr>
          <w:szCs w:val="24"/>
        </w:rPr>
        <w:t>при получении их на склад.</w:t>
      </w:r>
    </w:p>
    <w:p w:rsidR="00A9326B" w:rsidRDefault="00A9326B" w:rsidP="00A932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AA665A">
      <w:pPr>
        <w:ind w:firstLine="0"/>
        <w:rPr>
          <w:sz w:val="26"/>
          <w:szCs w:val="26"/>
        </w:rPr>
      </w:pPr>
    </w:p>
    <w:p w:rsidR="00AA665A" w:rsidRPr="003F4379" w:rsidRDefault="00AA665A" w:rsidP="00AA665A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AA665A" w:rsidP="008F73A3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021" w:rsidRDefault="00D86021">
      <w:r>
        <w:separator/>
      </w:r>
    </w:p>
  </w:endnote>
  <w:endnote w:type="continuationSeparator" w:id="0">
    <w:p w:rsidR="00D86021" w:rsidRDefault="00D8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021" w:rsidRDefault="00D86021">
      <w:r>
        <w:separator/>
      </w:r>
    </w:p>
  </w:footnote>
  <w:footnote w:type="continuationSeparator" w:id="0">
    <w:p w:rsidR="00D86021" w:rsidRDefault="00D86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5ACB24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E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527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6B2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65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D35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34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780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4A8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7AC"/>
    <w:rsid w:val="00822B83"/>
    <w:rsid w:val="0082481E"/>
    <w:rsid w:val="008251F8"/>
    <w:rsid w:val="0082648A"/>
    <w:rsid w:val="008274AA"/>
    <w:rsid w:val="0082755E"/>
    <w:rsid w:val="008277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66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8F0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2638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D7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7E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685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26B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65A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66A4"/>
    <w:rsid w:val="00B57303"/>
    <w:rsid w:val="00B57A29"/>
    <w:rsid w:val="00B61A7F"/>
    <w:rsid w:val="00B61BAC"/>
    <w:rsid w:val="00B63411"/>
    <w:rsid w:val="00B65693"/>
    <w:rsid w:val="00B65C2F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52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25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021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38A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2D59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0D35C6-1A08-492F-A98B-ED6084BA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B886-B767-4E5B-83FF-BB520BF23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B6EBBE-7ECB-4C2D-BDA5-F8F8DE8FC7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9D7615-0E0F-4ABD-A15E-B7BF6BC52E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556E11-4395-4ECC-808E-323EE487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15</cp:revision>
  <cp:lastPrinted>2010-09-30T14:29:00Z</cp:lastPrinted>
  <dcterms:created xsi:type="dcterms:W3CDTF">2015-05-25T12:56:00Z</dcterms:created>
  <dcterms:modified xsi:type="dcterms:W3CDTF">2020-05-29T06:41:00Z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